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6E3EB" w14:textId="77777777" w:rsidR="0075729E" w:rsidRDefault="0075729E" w:rsidP="0075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POTELL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1CE289DC" w14:textId="77777777" w:rsidR="0075729E" w:rsidRDefault="0075729E" w:rsidP="0075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Wimbourne</w:t>
      </w:r>
      <w:proofErr w:type="spellEnd"/>
      <w:r>
        <w:rPr>
          <w:rFonts w:cs="Times New Roman"/>
          <w:szCs w:val="24"/>
        </w:rPr>
        <w:t xml:space="preserve"> Minster, Dorset. Yeoman.</w:t>
      </w:r>
    </w:p>
    <w:p w14:paraId="39CF8E72" w14:textId="77777777" w:rsidR="0075729E" w:rsidRDefault="0075729E" w:rsidP="0075729E">
      <w:pPr>
        <w:pStyle w:val="NoSpacing"/>
        <w:rPr>
          <w:rFonts w:cs="Times New Roman"/>
          <w:szCs w:val="24"/>
        </w:rPr>
      </w:pPr>
    </w:p>
    <w:p w14:paraId="6A9876DD" w14:textId="77777777" w:rsidR="0075729E" w:rsidRDefault="0075729E" w:rsidP="0075729E">
      <w:pPr>
        <w:pStyle w:val="NoSpacing"/>
        <w:rPr>
          <w:rFonts w:cs="Times New Roman"/>
          <w:szCs w:val="24"/>
        </w:rPr>
      </w:pPr>
    </w:p>
    <w:p w14:paraId="7614F91D" w14:textId="77777777" w:rsidR="0075729E" w:rsidRDefault="0075729E" w:rsidP="0075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Oct.1452</w:t>
      </w:r>
      <w:r>
        <w:rPr>
          <w:rFonts w:cs="Times New Roman"/>
          <w:szCs w:val="24"/>
        </w:rPr>
        <w:tab/>
        <w:t>He was pardoned for not appearing to answer Gilbert Kymer, clerk(q.v.),</w:t>
      </w:r>
    </w:p>
    <w:p w14:paraId="1DA5BEE7" w14:textId="77777777" w:rsidR="0075729E" w:rsidRDefault="0075729E" w:rsidP="0075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trespass.   (C.P.R. 1452-61 p.2)</w:t>
      </w:r>
    </w:p>
    <w:p w14:paraId="7A997703" w14:textId="77777777" w:rsidR="0075729E" w:rsidRDefault="0075729E" w:rsidP="0075729E">
      <w:pPr>
        <w:pStyle w:val="NoSpacing"/>
        <w:rPr>
          <w:rFonts w:cs="Times New Roman"/>
          <w:szCs w:val="24"/>
        </w:rPr>
      </w:pPr>
    </w:p>
    <w:p w14:paraId="6C7798C9" w14:textId="77777777" w:rsidR="0075729E" w:rsidRDefault="0075729E" w:rsidP="0075729E">
      <w:pPr>
        <w:pStyle w:val="NoSpacing"/>
        <w:rPr>
          <w:rFonts w:cs="Times New Roman"/>
          <w:szCs w:val="24"/>
        </w:rPr>
      </w:pPr>
    </w:p>
    <w:p w14:paraId="432D4A09" w14:textId="77777777" w:rsidR="0075729E" w:rsidRDefault="0075729E" w:rsidP="0075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7C80E3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61FCA" w14:textId="77777777" w:rsidR="0075729E" w:rsidRDefault="0075729E" w:rsidP="009139A6">
      <w:r>
        <w:separator/>
      </w:r>
    </w:p>
  </w:endnote>
  <w:endnote w:type="continuationSeparator" w:id="0">
    <w:p w14:paraId="7F8018A1" w14:textId="77777777" w:rsidR="0075729E" w:rsidRDefault="00757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056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DDA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1B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161CA" w14:textId="77777777" w:rsidR="0075729E" w:rsidRDefault="0075729E" w:rsidP="009139A6">
      <w:r>
        <w:separator/>
      </w:r>
    </w:p>
  </w:footnote>
  <w:footnote w:type="continuationSeparator" w:id="0">
    <w:p w14:paraId="5039E76B" w14:textId="77777777" w:rsidR="0075729E" w:rsidRDefault="00757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CBD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626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4D2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29E"/>
    <w:rsid w:val="000666E0"/>
    <w:rsid w:val="002510B7"/>
    <w:rsid w:val="00270799"/>
    <w:rsid w:val="003E52FF"/>
    <w:rsid w:val="005C130B"/>
    <w:rsid w:val="0075729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8A0A5"/>
  <w15:chartTrackingRefBased/>
  <w15:docId w15:val="{0E09BC5F-A840-46A4-AB43-9760F9B29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2024-06-06T18:39:00Z</dcterms:created>
  <dcterms:modified xsi:type="dcterms:W3CDTF">2024-06-06T18:40:00Z</dcterms:modified>
</cp:coreProperties>
</file>